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4DAA" w14:textId="77777777" w:rsidR="00686E88" w:rsidRDefault="00686E88" w:rsidP="00686E8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BOSWELL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1EC52D47" w14:textId="77777777" w:rsidR="00686E88" w:rsidRDefault="00686E88" w:rsidP="00686E88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D66D151" w14:textId="77777777" w:rsidR="00686E88" w:rsidRDefault="00686E88" w:rsidP="00686E88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3C78BFB5" w14:textId="77777777" w:rsidR="00686E88" w:rsidRDefault="00686E88" w:rsidP="00686E8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8 Jun.1485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Pontefract into lands of</w:t>
      </w:r>
    </w:p>
    <w:p w14:paraId="7F5F4DD4" w14:textId="77777777" w:rsidR="00686E88" w:rsidRDefault="00686E88" w:rsidP="00686E8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Elizabeth </w:t>
      </w:r>
      <w:proofErr w:type="spellStart"/>
      <w:r>
        <w:rPr>
          <w:rFonts w:eastAsia="Times New Roman" w:cs="Times New Roman"/>
          <w:szCs w:val="24"/>
        </w:rPr>
        <w:t>Haryngton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0639BE5F" w14:textId="77777777" w:rsidR="00686E88" w:rsidRDefault="00686E88" w:rsidP="00686E8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048FBD4" w14:textId="77777777" w:rsidR="00686E88" w:rsidRDefault="00686E88" w:rsidP="00686E8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p.120)</w:t>
      </w:r>
    </w:p>
    <w:p w14:paraId="3AF1F27F" w14:textId="77777777" w:rsidR="00686E88" w:rsidRDefault="00686E88" w:rsidP="00686E88">
      <w:pPr>
        <w:pStyle w:val="NoSpacing"/>
        <w:rPr>
          <w:rFonts w:eastAsia="Times New Roman" w:cs="Times New Roman"/>
          <w:szCs w:val="24"/>
        </w:rPr>
      </w:pPr>
    </w:p>
    <w:p w14:paraId="6EF0BCFD" w14:textId="77777777" w:rsidR="00686E88" w:rsidRDefault="00686E88" w:rsidP="00686E88">
      <w:pPr>
        <w:pStyle w:val="NoSpacing"/>
        <w:rPr>
          <w:rFonts w:eastAsia="Times New Roman" w:cs="Times New Roman"/>
          <w:szCs w:val="24"/>
        </w:rPr>
      </w:pPr>
    </w:p>
    <w:p w14:paraId="248F215C" w14:textId="77777777" w:rsidR="00686E88" w:rsidRDefault="00686E88" w:rsidP="00686E8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September 2023</w:t>
      </w:r>
    </w:p>
    <w:p w14:paraId="582B22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DEC43" w14:textId="77777777" w:rsidR="00686E88" w:rsidRDefault="00686E88" w:rsidP="009139A6">
      <w:r>
        <w:separator/>
      </w:r>
    </w:p>
  </w:endnote>
  <w:endnote w:type="continuationSeparator" w:id="0">
    <w:p w14:paraId="0709DD84" w14:textId="77777777" w:rsidR="00686E88" w:rsidRDefault="00686E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797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416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D3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54DB9" w14:textId="77777777" w:rsidR="00686E88" w:rsidRDefault="00686E88" w:rsidP="009139A6">
      <w:r>
        <w:separator/>
      </w:r>
    </w:p>
  </w:footnote>
  <w:footnote w:type="continuationSeparator" w:id="0">
    <w:p w14:paraId="4250145B" w14:textId="77777777" w:rsidR="00686E88" w:rsidRDefault="00686E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E4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770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6A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E88"/>
    <w:rsid w:val="000666E0"/>
    <w:rsid w:val="002510B7"/>
    <w:rsid w:val="005C130B"/>
    <w:rsid w:val="00686E8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D2B67"/>
  <w15:chartTrackingRefBased/>
  <w15:docId w15:val="{08390397-8273-46C5-87DD-EB2F578D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2023-09-14T20:22:00Z</dcterms:created>
  <dcterms:modified xsi:type="dcterms:W3CDTF">2023-09-14T20:22:00Z</dcterms:modified>
</cp:coreProperties>
</file>